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34AA79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AF3BF8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42D5E3A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POST/DYS/OB/GZ/0</w:t>
      </w:r>
      <w:r w:rsidR="00251E8B">
        <w:rPr>
          <w:rFonts w:cstheme="minorHAnsi"/>
          <w:b/>
          <w:lang w:eastAsia="pl-PL"/>
        </w:rPr>
        <w:t>1540</w:t>
      </w:r>
      <w:r w:rsidR="00BA2CD0" w:rsidRPr="00BA2CD0">
        <w:rPr>
          <w:rFonts w:cstheme="minorHAnsi"/>
          <w:b/>
          <w:lang w:eastAsia="pl-PL"/>
        </w:rPr>
        <w:t>/202</w:t>
      </w:r>
      <w:r w:rsidR="00763F7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251E8B" w:rsidRPr="00251E8B">
        <w:rPr>
          <w:rFonts w:cstheme="minorHAnsi"/>
          <w:b/>
          <w:bCs/>
          <w:lang w:eastAsia="pl-PL"/>
        </w:rPr>
        <w:t xml:space="preserve">Modernizacja sieci SN i </w:t>
      </w:r>
      <w:proofErr w:type="spellStart"/>
      <w:r w:rsidR="00251E8B" w:rsidRPr="00251E8B">
        <w:rPr>
          <w:rFonts w:cstheme="minorHAnsi"/>
          <w:b/>
          <w:bCs/>
          <w:lang w:eastAsia="pl-PL"/>
        </w:rPr>
        <w:t>nN</w:t>
      </w:r>
      <w:proofErr w:type="spellEnd"/>
      <w:r w:rsidR="00251E8B" w:rsidRPr="00251E8B">
        <w:rPr>
          <w:rFonts w:cstheme="minorHAnsi"/>
          <w:b/>
          <w:bCs/>
          <w:lang w:eastAsia="pl-PL"/>
        </w:rPr>
        <w:t xml:space="preserve"> na terenie działalności Rejonu Energetycznego Białystok Teren PGE Dystrybucja S.A. Oddział Białystok – 6 części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2B9D" w14:textId="77777777" w:rsidR="00251E8B" w:rsidRDefault="00251E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93C7E" w14:textId="77777777" w:rsidR="00251E8B" w:rsidRDefault="00251E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5BA558ED" w14:textId="77777777" w:rsidR="00251E8B" w:rsidRPr="00014C99" w:rsidRDefault="00251E8B" w:rsidP="00251E8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71516FB6" w14:textId="77777777" w:rsidR="00251E8B" w:rsidRDefault="00251E8B" w:rsidP="00251E8B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Modernizacja sieci SN i </w:t>
          </w:r>
          <w:proofErr w:type="spellStart"/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nN</w:t>
          </w:r>
          <w:proofErr w:type="spellEnd"/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– 6 części</w:t>
          </w:r>
          <w:r w:rsidRPr="00E15DBB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.</w:t>
          </w:r>
        </w:p>
        <w:p w14:paraId="5205B493" w14:textId="5C377D5F" w:rsidR="00347E8D" w:rsidRPr="00C0414E" w:rsidRDefault="00251E8B" w:rsidP="00251E8B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1540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00A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10FD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1E8B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EA"/>
    <w:rsid w:val="004D154B"/>
    <w:rsid w:val="004D3254"/>
    <w:rsid w:val="004D63D5"/>
    <w:rsid w:val="004E1AB0"/>
    <w:rsid w:val="004E7573"/>
    <w:rsid w:val="004F0C4A"/>
    <w:rsid w:val="004F20AD"/>
    <w:rsid w:val="004F6B10"/>
    <w:rsid w:val="00520308"/>
    <w:rsid w:val="00534BF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93F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3F79"/>
    <w:rsid w:val="007673CA"/>
    <w:rsid w:val="00770428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3BF8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494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0414E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958"/>
    <w:rsid w:val="00CB2D26"/>
    <w:rsid w:val="00CB3A6F"/>
    <w:rsid w:val="00CD2022"/>
    <w:rsid w:val="00CD43CC"/>
    <w:rsid w:val="00CE2F55"/>
    <w:rsid w:val="00CF4967"/>
    <w:rsid w:val="00D03C12"/>
    <w:rsid w:val="00D10930"/>
    <w:rsid w:val="00D1247E"/>
    <w:rsid w:val="00D21BCE"/>
    <w:rsid w:val="00D516C1"/>
    <w:rsid w:val="00D6344F"/>
    <w:rsid w:val="00D75500"/>
    <w:rsid w:val="00D80E4A"/>
    <w:rsid w:val="00D9793B"/>
    <w:rsid w:val="00DA64DB"/>
    <w:rsid w:val="00DB1E5E"/>
    <w:rsid w:val="00DB4140"/>
    <w:rsid w:val="00DC68EB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4AA4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A8E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69</TotalTime>
  <Pages>2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27</cp:revision>
  <cp:lastPrinted>2024-07-15T11:21:00Z</cp:lastPrinted>
  <dcterms:created xsi:type="dcterms:W3CDTF">2025-01-15T13:15:00Z</dcterms:created>
  <dcterms:modified xsi:type="dcterms:W3CDTF">2026-04-25T13:43:00Z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